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11" w:rsidRPr="004725A2" w:rsidRDefault="000E2711" w:rsidP="00B85F50">
      <w:pPr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</w:rPr>
        <w:t>Приложение 9</w:t>
      </w:r>
    </w:p>
    <w:p w:rsidR="000E2711" w:rsidRPr="004725A2" w:rsidRDefault="000E2711" w:rsidP="00B85F50">
      <w:pPr>
        <w:rPr>
          <w:sz w:val="28"/>
          <w:szCs w:val="28"/>
        </w:rPr>
      </w:pPr>
      <w:r w:rsidRPr="004725A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4725A2">
        <w:rPr>
          <w:sz w:val="28"/>
          <w:szCs w:val="28"/>
        </w:rPr>
        <w:t>к Решению Совета</w:t>
      </w:r>
    </w:p>
    <w:p w:rsidR="000E2711" w:rsidRPr="004725A2" w:rsidRDefault="000E2711" w:rsidP="00B85F50">
      <w:pPr>
        <w:rPr>
          <w:sz w:val="28"/>
          <w:szCs w:val="28"/>
        </w:rPr>
      </w:pPr>
      <w:r w:rsidRPr="004725A2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4725A2">
        <w:rPr>
          <w:sz w:val="28"/>
          <w:szCs w:val="28"/>
        </w:rPr>
        <w:t>МО «Сокрутовский сельсовет»</w:t>
      </w:r>
    </w:p>
    <w:p w:rsidR="000E2711" w:rsidRPr="004725A2" w:rsidRDefault="000E2711" w:rsidP="00B85F50">
      <w:pPr>
        <w:rPr>
          <w:sz w:val="28"/>
          <w:szCs w:val="28"/>
        </w:rPr>
      </w:pPr>
    </w:p>
    <w:p w:rsidR="000E2711" w:rsidRPr="004725A2" w:rsidRDefault="000E2711" w:rsidP="00B85F50">
      <w:pPr>
        <w:rPr>
          <w:b/>
          <w:sz w:val="28"/>
          <w:szCs w:val="28"/>
        </w:rPr>
      </w:pPr>
    </w:p>
    <w:p w:rsidR="000E2711" w:rsidRPr="004725A2" w:rsidRDefault="000E2711" w:rsidP="00B85F50">
      <w:pPr>
        <w:ind w:firstLine="300"/>
        <w:jc w:val="center"/>
        <w:rPr>
          <w:sz w:val="28"/>
          <w:szCs w:val="28"/>
        </w:rPr>
      </w:pPr>
      <w:r w:rsidRPr="004725A2">
        <w:rPr>
          <w:sz w:val="28"/>
          <w:szCs w:val="28"/>
        </w:rPr>
        <w:t> </w:t>
      </w:r>
    </w:p>
    <w:p w:rsidR="000E2711" w:rsidRPr="004725A2" w:rsidRDefault="000E2711" w:rsidP="00B85F50">
      <w:pPr>
        <w:ind w:firstLine="300"/>
        <w:jc w:val="center"/>
        <w:rPr>
          <w:sz w:val="28"/>
          <w:szCs w:val="28"/>
        </w:rPr>
      </w:pPr>
      <w:r w:rsidRPr="004725A2">
        <w:rPr>
          <w:sz w:val="28"/>
          <w:szCs w:val="28"/>
        </w:rPr>
        <w:t> </w:t>
      </w:r>
    </w:p>
    <w:p w:rsidR="000E2711" w:rsidRPr="00733BCC" w:rsidRDefault="000E2711" w:rsidP="00733BCC">
      <w:pPr>
        <w:ind w:firstLine="300"/>
        <w:jc w:val="center"/>
        <w:rPr>
          <w:b/>
          <w:sz w:val="28"/>
          <w:szCs w:val="28"/>
        </w:rPr>
      </w:pPr>
      <w:bookmarkStart w:id="0" w:name="_GoBack"/>
      <w:bookmarkEnd w:id="0"/>
      <w:r w:rsidRPr="004725A2">
        <w:rPr>
          <w:sz w:val="28"/>
          <w:szCs w:val="28"/>
        </w:rPr>
        <w:t> </w:t>
      </w:r>
      <w:r>
        <w:rPr>
          <w:b/>
          <w:sz w:val="28"/>
          <w:szCs w:val="28"/>
        </w:rPr>
        <w:t>Программа</w:t>
      </w:r>
      <w:r w:rsidRPr="004725A2">
        <w:rPr>
          <w:b/>
          <w:sz w:val="28"/>
          <w:szCs w:val="28"/>
        </w:rPr>
        <w:t xml:space="preserve"> муниципальных</w:t>
      </w:r>
      <w:r>
        <w:rPr>
          <w:b/>
          <w:sz w:val="28"/>
          <w:szCs w:val="28"/>
        </w:rPr>
        <w:t xml:space="preserve"> </w:t>
      </w:r>
      <w:r w:rsidRPr="00733BCC">
        <w:rPr>
          <w:b/>
          <w:sz w:val="28"/>
          <w:szCs w:val="28"/>
        </w:rPr>
        <w:t xml:space="preserve">внутренних заимствований </w:t>
      </w:r>
    </w:p>
    <w:p w:rsidR="000E2711" w:rsidRPr="00733BCC" w:rsidRDefault="000E2711" w:rsidP="00733BCC">
      <w:pPr>
        <w:ind w:firstLine="3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«Сокрутовский сельсовет</w:t>
      </w:r>
      <w:r w:rsidRPr="00733BCC">
        <w:rPr>
          <w:b/>
          <w:sz w:val="28"/>
          <w:szCs w:val="28"/>
        </w:rPr>
        <w:t xml:space="preserve">» на </w:t>
      </w:r>
      <w:r>
        <w:rPr>
          <w:b/>
          <w:sz w:val="28"/>
          <w:szCs w:val="28"/>
        </w:rPr>
        <w:t>2019</w:t>
      </w:r>
      <w:r w:rsidRPr="00733BCC">
        <w:rPr>
          <w:b/>
          <w:sz w:val="28"/>
          <w:szCs w:val="28"/>
        </w:rPr>
        <w:t>г.</w:t>
      </w:r>
    </w:p>
    <w:p w:rsidR="000E2711" w:rsidRPr="00733BCC" w:rsidRDefault="000E2711" w:rsidP="00733BCC">
      <w:pPr>
        <w:ind w:firstLine="300"/>
      </w:pPr>
    </w:p>
    <w:tbl>
      <w:tblPr>
        <w:tblpPr w:leftFromText="180" w:rightFromText="180" w:vertAnchor="text" w:horzAnchor="margin" w:tblpXSpec="center" w:tblpY="169"/>
        <w:tblW w:w="9540" w:type="dxa"/>
        <w:tblLook w:val="00A0"/>
      </w:tblPr>
      <w:tblGrid>
        <w:gridCol w:w="7460"/>
        <w:gridCol w:w="2080"/>
      </w:tblGrid>
      <w:tr w:rsidR="000E2711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2711" w:rsidRPr="00733BCC" w:rsidRDefault="000E2711" w:rsidP="00733BCC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2711" w:rsidRPr="00733BCC" w:rsidRDefault="000E2711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Сумма, тыс. рублей</w:t>
            </w:r>
          </w:p>
        </w:tc>
      </w:tr>
      <w:tr w:rsidR="000E2711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2711" w:rsidRPr="00733BCC" w:rsidRDefault="000E2711" w:rsidP="00733BCC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2711" w:rsidRPr="00733BCC" w:rsidRDefault="000E2711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2</w:t>
            </w:r>
          </w:p>
        </w:tc>
      </w:tr>
      <w:tr w:rsidR="000E2711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2711" w:rsidRPr="00733BCC" w:rsidRDefault="000E2711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2711" w:rsidRPr="00733BCC" w:rsidRDefault="000E2711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E2711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2711" w:rsidRPr="00733BCC" w:rsidRDefault="000E2711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2711" w:rsidRPr="00733BCC" w:rsidRDefault="000E2711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</w:p>
        </w:tc>
      </w:tr>
      <w:tr w:rsidR="000E2711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2711" w:rsidRPr="00733BCC" w:rsidRDefault="000E2711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E2711" w:rsidRPr="00733BCC" w:rsidRDefault="000E2711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</w:p>
        </w:tc>
      </w:tr>
      <w:tr w:rsidR="000E2711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11" w:rsidRPr="00733BCC" w:rsidRDefault="000E2711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2711" w:rsidRPr="00733BCC" w:rsidRDefault="000E2711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E2711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711" w:rsidRPr="00733BCC" w:rsidRDefault="000E2711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2711" w:rsidRPr="00733BCC" w:rsidRDefault="000E2711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E2711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2711" w:rsidRPr="00733BCC" w:rsidRDefault="000E2711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2711" w:rsidRPr="00733BCC" w:rsidRDefault="000E2711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</w:p>
        </w:tc>
      </w:tr>
      <w:tr w:rsidR="000E2711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11" w:rsidRPr="00733BCC" w:rsidRDefault="000E2711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2711" w:rsidRPr="00733BCC" w:rsidRDefault="000E2711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E2711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711" w:rsidRPr="00733BCC" w:rsidRDefault="000E2711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2711" w:rsidRPr="00733BCC" w:rsidRDefault="000E2711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E2711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2711" w:rsidRPr="00733BCC" w:rsidRDefault="000E2711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2711" w:rsidRPr="00733BCC" w:rsidRDefault="000E2711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</w:p>
        </w:tc>
      </w:tr>
    </w:tbl>
    <w:p w:rsidR="000E2711" w:rsidRDefault="000E2711" w:rsidP="00727979"/>
    <w:p w:rsidR="000E2711" w:rsidRDefault="000E2711" w:rsidP="00727979"/>
    <w:p w:rsidR="000E2711" w:rsidRPr="00733BCC" w:rsidRDefault="000E2711" w:rsidP="00727979">
      <w:r>
        <w:t xml:space="preserve">        Верно:</w:t>
      </w:r>
    </w:p>
    <w:sectPr w:rsidR="000E2711" w:rsidRPr="00733BCC" w:rsidSect="00F03F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711" w:rsidRDefault="000E2711" w:rsidP="00B85F50">
      <w:r>
        <w:separator/>
      </w:r>
    </w:p>
  </w:endnote>
  <w:endnote w:type="continuationSeparator" w:id="0">
    <w:p w:rsidR="000E2711" w:rsidRDefault="000E2711" w:rsidP="00B8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11" w:rsidRDefault="000E27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11" w:rsidRDefault="000E271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11" w:rsidRDefault="000E27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711" w:rsidRDefault="000E2711" w:rsidP="00B85F50">
      <w:r>
        <w:separator/>
      </w:r>
    </w:p>
  </w:footnote>
  <w:footnote w:type="continuationSeparator" w:id="0">
    <w:p w:rsidR="000E2711" w:rsidRDefault="000E2711" w:rsidP="00B85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11" w:rsidRDefault="000E27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11" w:rsidRDefault="000E271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11" w:rsidRDefault="000E271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92C"/>
    <w:rsid w:val="00067C4E"/>
    <w:rsid w:val="000D127F"/>
    <w:rsid w:val="000D5F3F"/>
    <w:rsid w:val="000E2711"/>
    <w:rsid w:val="000E73A2"/>
    <w:rsid w:val="001027ED"/>
    <w:rsid w:val="001A3450"/>
    <w:rsid w:val="001E2493"/>
    <w:rsid w:val="00215DCA"/>
    <w:rsid w:val="00272326"/>
    <w:rsid w:val="00277839"/>
    <w:rsid w:val="002D392C"/>
    <w:rsid w:val="00320565"/>
    <w:rsid w:val="0035514D"/>
    <w:rsid w:val="003B5FC1"/>
    <w:rsid w:val="003D7CFE"/>
    <w:rsid w:val="0040589B"/>
    <w:rsid w:val="004725A2"/>
    <w:rsid w:val="00484E8E"/>
    <w:rsid w:val="00581385"/>
    <w:rsid w:val="005A32EA"/>
    <w:rsid w:val="005A5E85"/>
    <w:rsid w:val="005D4727"/>
    <w:rsid w:val="00604568"/>
    <w:rsid w:val="00716A36"/>
    <w:rsid w:val="00727979"/>
    <w:rsid w:val="00733BCC"/>
    <w:rsid w:val="00782AC6"/>
    <w:rsid w:val="007A2EAF"/>
    <w:rsid w:val="0086707A"/>
    <w:rsid w:val="00870118"/>
    <w:rsid w:val="008922EA"/>
    <w:rsid w:val="008C4C79"/>
    <w:rsid w:val="009720C9"/>
    <w:rsid w:val="009B2E6E"/>
    <w:rsid w:val="009B3701"/>
    <w:rsid w:val="009F7FF6"/>
    <w:rsid w:val="00A259C3"/>
    <w:rsid w:val="00A9221C"/>
    <w:rsid w:val="00AB0B58"/>
    <w:rsid w:val="00AE3E8B"/>
    <w:rsid w:val="00B12167"/>
    <w:rsid w:val="00B34892"/>
    <w:rsid w:val="00B43525"/>
    <w:rsid w:val="00B52ABB"/>
    <w:rsid w:val="00B85F50"/>
    <w:rsid w:val="00B90C61"/>
    <w:rsid w:val="00B95F0E"/>
    <w:rsid w:val="00BC5DB5"/>
    <w:rsid w:val="00C0128E"/>
    <w:rsid w:val="00C236F8"/>
    <w:rsid w:val="00C63D11"/>
    <w:rsid w:val="00C756A3"/>
    <w:rsid w:val="00C85A7A"/>
    <w:rsid w:val="00D42F0D"/>
    <w:rsid w:val="00D5145A"/>
    <w:rsid w:val="00D75970"/>
    <w:rsid w:val="00EE7805"/>
    <w:rsid w:val="00EF3E28"/>
    <w:rsid w:val="00F028D4"/>
    <w:rsid w:val="00F03F01"/>
    <w:rsid w:val="00F12254"/>
    <w:rsid w:val="00F17C75"/>
    <w:rsid w:val="00F84FBF"/>
    <w:rsid w:val="00FB06E1"/>
    <w:rsid w:val="00FB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85F5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5F50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B85F5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5F50"/>
    <w:rPr>
      <w:rFonts w:ascii="Times New Roman" w:hAnsi="Times New Roman" w:cs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A5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4E8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7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138</Words>
  <Characters>789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17</cp:revision>
  <cp:lastPrinted>2018-11-16T05:25:00Z</cp:lastPrinted>
  <dcterms:created xsi:type="dcterms:W3CDTF">2015-11-17T11:45:00Z</dcterms:created>
  <dcterms:modified xsi:type="dcterms:W3CDTF">2018-11-16T05:25:00Z</dcterms:modified>
</cp:coreProperties>
</file>